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A5047C">
        <w:rPr>
          <w:b/>
          <w:sz w:val="24"/>
          <w:szCs w:val="24"/>
        </w:rPr>
        <w:t xml:space="preserve"> 2019</w:t>
      </w:r>
      <w:r w:rsidR="005B5100">
        <w:rPr>
          <w:b/>
          <w:sz w:val="24"/>
          <w:szCs w:val="24"/>
        </w:rPr>
        <w:t>-06-30</w:t>
      </w:r>
    </w:p>
    <w:p w:rsidR="0074720C" w:rsidRPr="0074720C" w:rsidRDefault="0074720C" w:rsidP="0074720C">
      <w:pPr>
        <w:rPr>
          <w:sz w:val="20"/>
        </w:rPr>
      </w:pPr>
    </w:p>
    <w:p w:rsidR="0074720C" w:rsidRPr="003900B6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5B5100">
        <w:rPr>
          <w:color w:val="FF0000"/>
          <w:sz w:val="20"/>
        </w:rPr>
        <w:t xml:space="preserve">  </w:t>
      </w:r>
      <w:r w:rsidR="00A5047C" w:rsidRPr="003900B6">
        <w:rPr>
          <w:sz w:val="20"/>
          <w:u w:val="single"/>
        </w:rPr>
        <w:t>2019</w:t>
      </w:r>
      <w:r w:rsidR="005B5100" w:rsidRPr="003900B6">
        <w:rPr>
          <w:sz w:val="20"/>
          <w:u w:val="single"/>
        </w:rPr>
        <w:t>-07-16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Default="001E141F" w:rsidP="001E141F">
      <w:pPr>
        <w:spacing w:line="360" w:lineRule="auto"/>
        <w:rPr>
          <w:szCs w:val="22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4410A8">
        <w:rPr>
          <w:szCs w:val="22"/>
        </w:rPr>
        <w:t xml:space="preserve">is įsiskolinimas </w:t>
      </w:r>
      <w:r w:rsidR="00AF6C46" w:rsidRPr="005026EA">
        <w:rPr>
          <w:szCs w:val="22"/>
        </w:rPr>
        <w:t>–</w:t>
      </w:r>
      <w:r w:rsidR="005026EA" w:rsidRPr="005026EA">
        <w:rPr>
          <w:b/>
          <w:szCs w:val="22"/>
        </w:rPr>
        <w:t xml:space="preserve"> 10539,45</w:t>
      </w:r>
      <w:r w:rsidRPr="005026EA">
        <w:rPr>
          <w:szCs w:val="22"/>
        </w:rPr>
        <w:t xml:space="preserve"> </w:t>
      </w:r>
      <w:r>
        <w:rPr>
          <w:szCs w:val="22"/>
        </w:rPr>
        <w:t>eurai</w:t>
      </w:r>
      <w:r w:rsidRPr="001E141F">
        <w:rPr>
          <w:szCs w:val="22"/>
        </w:rPr>
        <w:t xml:space="preserve"> iš jų</w:t>
      </w:r>
      <w:r>
        <w:rPr>
          <w:szCs w:val="22"/>
        </w:rPr>
        <w:t>:</w:t>
      </w:r>
      <w:bookmarkStart w:id="0" w:name="_GoBack"/>
      <w:bookmarkEnd w:id="0"/>
    </w:p>
    <w:p w:rsidR="00051697" w:rsidRPr="001E141F" w:rsidRDefault="00051697" w:rsidP="001E141F">
      <w:pPr>
        <w:spacing w:line="360" w:lineRule="auto"/>
        <w:rPr>
          <w:sz w:val="20"/>
        </w:rPr>
      </w:pPr>
      <w:r>
        <w:rPr>
          <w:szCs w:val="22"/>
        </w:rPr>
        <w:t xml:space="preserve">darbo užmokestis </w:t>
      </w:r>
      <w:r w:rsidR="005B5100">
        <w:rPr>
          <w:szCs w:val="22"/>
        </w:rPr>
        <w:t xml:space="preserve"> - 7258,82</w:t>
      </w:r>
      <w:r w:rsidR="00BC2B2B">
        <w:rPr>
          <w:szCs w:val="22"/>
        </w:rPr>
        <w:t xml:space="preserve"> €;</w:t>
      </w:r>
    </w:p>
    <w:p w:rsidR="00D852AC" w:rsidRDefault="001E141F" w:rsidP="001E141F">
      <w:pPr>
        <w:spacing w:line="360" w:lineRule="auto"/>
      </w:pPr>
      <w:r>
        <w:t xml:space="preserve"> m</w:t>
      </w:r>
      <w:r w:rsidR="000365B4">
        <w:t>okėtinos</w:t>
      </w:r>
      <w:r w:rsidR="00D852AC">
        <w:t xml:space="preserve"> darbdavio socialinio draudimo įmokos </w:t>
      </w:r>
      <w:r w:rsidR="00671113">
        <w:t>1,45</w:t>
      </w:r>
      <w:r w:rsidR="004400BD">
        <w:t xml:space="preserve">% - </w:t>
      </w:r>
      <w:r w:rsidR="00D852AC">
        <w:t xml:space="preserve"> </w:t>
      </w:r>
      <w:r w:rsidR="005B5100">
        <w:t>592,83</w:t>
      </w:r>
      <w:r w:rsidR="004410A8">
        <w:t xml:space="preserve"> €</w:t>
      </w:r>
      <w:r>
        <w:t>;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5026EA" w:rsidRPr="005026EA">
        <w:rPr>
          <w:b/>
        </w:rPr>
        <w:t>2687,80</w:t>
      </w:r>
      <w:r w:rsidR="004410A8" w:rsidRPr="005026EA">
        <w:rPr>
          <w:b/>
        </w:rPr>
        <w:t xml:space="preserve"> </w:t>
      </w:r>
      <w:r w:rsidR="004410A8">
        <w:t>€</w:t>
      </w:r>
      <w:r>
        <w:t>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275E83">
        <w:t xml:space="preserve">                       </w:t>
      </w:r>
      <w:r w:rsidR="004410A8">
        <w:t xml:space="preserve">      </w:t>
      </w:r>
      <w:r w:rsidR="00275E83">
        <w:t xml:space="preserve"> </w:t>
      </w:r>
      <w:r w:rsidR="0030086D">
        <w:t xml:space="preserve">     930,09</w:t>
      </w:r>
      <w:r w:rsidR="004410A8">
        <w:t xml:space="preserve"> €</w:t>
      </w:r>
      <w:r>
        <w:t>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“Energijos skirst</w:t>
      </w:r>
      <w:r w:rsidR="004400BD">
        <w:t xml:space="preserve">ymo operatorius“          </w:t>
      </w:r>
      <w:r w:rsidR="0030086D">
        <w:t xml:space="preserve">       203,44</w:t>
      </w:r>
      <w:r w:rsidR="004410A8">
        <w:t xml:space="preserve"> €</w:t>
      </w:r>
      <w:r>
        <w:t>;</w:t>
      </w:r>
    </w:p>
    <w:p w:rsidR="00D852AC" w:rsidRDefault="0030086D" w:rsidP="00D852AC">
      <w:pPr>
        <w:tabs>
          <w:tab w:val="left" w:pos="6840"/>
        </w:tabs>
        <w:spacing w:line="360" w:lineRule="auto"/>
      </w:pPr>
      <w:r>
        <w:t xml:space="preserve"> UAB Lietuvos energijos tiekimas</w:t>
      </w:r>
      <w:r w:rsidR="004400BD">
        <w:t xml:space="preserve">                  </w:t>
      </w:r>
      <w:r w:rsidR="00F43A7D">
        <w:t xml:space="preserve">    </w:t>
      </w:r>
      <w:r>
        <w:t xml:space="preserve">  459,07</w:t>
      </w:r>
      <w:r w:rsidR="004410A8">
        <w:t xml:space="preserve"> €</w:t>
      </w:r>
      <w:r w:rsidR="00D852AC">
        <w:t>;</w:t>
      </w:r>
    </w:p>
    <w:p w:rsidR="00D852AC" w:rsidRDefault="00D852AC" w:rsidP="00D852AC">
      <w:pPr>
        <w:tabs>
          <w:tab w:val="left" w:pos="4215"/>
        </w:tabs>
        <w:spacing w:line="360" w:lineRule="auto"/>
      </w:pPr>
      <w:r>
        <w:t xml:space="preserve"> UAB “Šiaulių vandenys</w:t>
      </w:r>
      <w:r w:rsidR="0030086D">
        <w:t>¯</w:t>
      </w:r>
      <w:r w:rsidRPr="004400BD">
        <w:rPr>
          <w:color w:val="FF0000"/>
        </w:rPr>
        <w:t xml:space="preserve">                              </w:t>
      </w:r>
      <w:r w:rsidR="00F81CFD" w:rsidRPr="004400BD">
        <w:rPr>
          <w:color w:val="FF0000"/>
        </w:rPr>
        <w:t xml:space="preserve"> </w:t>
      </w:r>
      <w:r w:rsidR="00F43A7D">
        <w:rPr>
          <w:color w:val="FF0000"/>
        </w:rPr>
        <w:t xml:space="preserve">   </w:t>
      </w:r>
      <w:r w:rsidR="0030086D">
        <w:t xml:space="preserve">   678,12</w:t>
      </w:r>
      <w:r w:rsidR="00F43A7D">
        <w:t xml:space="preserve"> €</w:t>
      </w:r>
      <w:r>
        <w:t>;</w:t>
      </w:r>
    </w:p>
    <w:p w:rsidR="00AF6C46" w:rsidRDefault="00AF6C46" w:rsidP="00D852AC">
      <w:pPr>
        <w:tabs>
          <w:tab w:val="left" w:pos="4215"/>
        </w:tabs>
        <w:spacing w:line="360" w:lineRule="auto"/>
      </w:pPr>
      <w:r>
        <w:t xml:space="preserve"> VšĮ Šiaulių regiono at. tvarkymo c.                       82,76 €;</w:t>
      </w:r>
    </w:p>
    <w:p w:rsidR="0030086D" w:rsidRDefault="00F43A7D" w:rsidP="0030086D">
      <w:pPr>
        <w:tabs>
          <w:tab w:val="left" w:pos="6840"/>
        </w:tabs>
        <w:spacing w:line="360" w:lineRule="auto"/>
        <w:ind w:left="284" w:hanging="284"/>
      </w:pPr>
      <w:r>
        <w:t xml:space="preserve"> </w:t>
      </w:r>
      <w:r w:rsidR="0030086D">
        <w:t xml:space="preserve">AB Lietuvos paštas     </w:t>
      </w:r>
      <w:r w:rsidR="00D852AC">
        <w:t xml:space="preserve">   </w:t>
      </w:r>
      <w:r w:rsidR="0030086D">
        <w:t xml:space="preserve">                                          3</w:t>
      </w:r>
      <w:r w:rsidR="00AF6C46">
        <w:t>,3</w:t>
      </w:r>
      <w:r w:rsidR="0030086D">
        <w:t>0</w:t>
      </w:r>
      <w:r>
        <w:t xml:space="preserve"> €</w:t>
      </w:r>
      <w:r w:rsidR="00D852AC">
        <w:t>;</w:t>
      </w:r>
    </w:p>
    <w:p w:rsidR="00D852AC" w:rsidRDefault="0030086D" w:rsidP="0030086D">
      <w:pPr>
        <w:tabs>
          <w:tab w:val="left" w:pos="6840"/>
        </w:tabs>
        <w:spacing w:line="360" w:lineRule="auto"/>
        <w:ind w:left="284" w:hanging="284"/>
      </w:pPr>
      <w:r>
        <w:t xml:space="preserve"> </w:t>
      </w:r>
      <w:r w:rsidR="00D852AC">
        <w:t xml:space="preserve"> </w:t>
      </w:r>
      <w:r w:rsidR="004400BD">
        <w:t>UAB NESTE LIETUVA</w:t>
      </w:r>
      <w:r w:rsidR="005431DF">
        <w:t xml:space="preserve">     </w:t>
      </w:r>
      <w:r w:rsidR="004400BD">
        <w:t xml:space="preserve">   </w:t>
      </w:r>
      <w:r w:rsidR="004752A5">
        <w:t xml:space="preserve">                             </w:t>
      </w:r>
      <w:r>
        <w:t>104,61</w:t>
      </w:r>
      <w:r w:rsidR="004752A5">
        <w:t xml:space="preserve"> €;</w:t>
      </w:r>
    </w:p>
    <w:p w:rsidR="004752A5" w:rsidRDefault="00030E20" w:rsidP="00D852AC">
      <w:pPr>
        <w:tabs>
          <w:tab w:val="center" w:pos="4819"/>
        </w:tabs>
        <w:spacing w:line="360" w:lineRule="auto"/>
      </w:pPr>
      <w:r>
        <w:t xml:space="preserve"> </w:t>
      </w:r>
      <w:r w:rsidR="0030086D">
        <w:t xml:space="preserve">UAB AV investicija           </w:t>
      </w:r>
      <w:r w:rsidR="004752A5">
        <w:t xml:space="preserve">                               </w:t>
      </w:r>
      <w:r w:rsidR="0052776F">
        <w:t xml:space="preserve">   </w:t>
      </w:r>
      <w:r w:rsidR="0030086D">
        <w:t xml:space="preserve"> </w:t>
      </w:r>
      <w:r w:rsidR="005026EA">
        <w:t xml:space="preserve">   2,17</w:t>
      </w:r>
      <w:r w:rsidR="004752A5">
        <w:t xml:space="preserve"> €;</w:t>
      </w:r>
    </w:p>
    <w:p w:rsidR="004752A5" w:rsidRDefault="00030E20" w:rsidP="00D852AC">
      <w:pPr>
        <w:tabs>
          <w:tab w:val="center" w:pos="4819"/>
        </w:tabs>
        <w:spacing w:line="360" w:lineRule="auto"/>
      </w:pPr>
      <w:r>
        <w:t xml:space="preserve"> </w:t>
      </w:r>
      <w:r w:rsidR="004752A5">
        <w:t xml:space="preserve">UAB </w:t>
      </w:r>
      <w:proofErr w:type="spellStart"/>
      <w:r w:rsidR="004752A5">
        <w:t>Amazis</w:t>
      </w:r>
      <w:proofErr w:type="spellEnd"/>
      <w:r w:rsidR="004752A5">
        <w:t xml:space="preserve">                              </w:t>
      </w:r>
      <w:r w:rsidR="0052776F">
        <w:t xml:space="preserve">                           </w:t>
      </w:r>
      <w:r w:rsidR="006C20CA">
        <w:t xml:space="preserve"> </w:t>
      </w:r>
      <w:r w:rsidR="005026EA">
        <w:t>27,23</w:t>
      </w:r>
      <w:r w:rsidR="0051285F">
        <w:t xml:space="preserve"> </w:t>
      </w:r>
      <w:r w:rsidR="004752A5">
        <w:t>€;</w:t>
      </w:r>
    </w:p>
    <w:p w:rsidR="0051285F" w:rsidRDefault="00030E20" w:rsidP="00D852AC">
      <w:pPr>
        <w:tabs>
          <w:tab w:val="center" w:pos="4819"/>
        </w:tabs>
        <w:spacing w:line="360" w:lineRule="auto"/>
      </w:pPr>
      <w:r>
        <w:t xml:space="preserve"> </w:t>
      </w:r>
      <w:r w:rsidR="005026EA">
        <w:t xml:space="preserve">UAB </w:t>
      </w:r>
      <w:proofErr w:type="spellStart"/>
      <w:r w:rsidR="005026EA">
        <w:t>Vilguva</w:t>
      </w:r>
      <w:proofErr w:type="spellEnd"/>
      <w:r w:rsidR="004752A5">
        <w:t xml:space="preserve">                                </w:t>
      </w:r>
      <w:r w:rsidR="005026EA">
        <w:t xml:space="preserve">                       197,01</w:t>
      </w:r>
      <w:r w:rsidR="004752A5">
        <w:t xml:space="preserve"> €; 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</w:t>
      </w:r>
      <w:r w:rsidR="005E410E">
        <w:rPr>
          <w:b/>
        </w:rPr>
        <w:t xml:space="preserve"> </w:t>
      </w:r>
      <w:r>
        <w:rPr>
          <w:b/>
        </w:rPr>
        <w:t>Debetinio - įsiskolinimo likutis</w:t>
      </w:r>
      <w:r>
        <w:t xml:space="preserve"> –</w:t>
      </w:r>
      <w:r w:rsidR="009C3179">
        <w:rPr>
          <w:b/>
        </w:rPr>
        <w:t xml:space="preserve">  </w:t>
      </w:r>
      <w:r w:rsidR="00473C3F">
        <w:rPr>
          <w:b/>
        </w:rPr>
        <w:t>692,26</w:t>
      </w:r>
      <w:r w:rsidR="0090103F">
        <w:t xml:space="preserve"> €</w:t>
      </w:r>
      <w:r>
        <w:t xml:space="preserve"> iš jų:</w:t>
      </w:r>
    </w:p>
    <w:p w:rsidR="00D852AC" w:rsidRDefault="005E410E" w:rsidP="00D46E72">
      <w:pPr>
        <w:tabs>
          <w:tab w:val="left" w:pos="3450"/>
        </w:tabs>
        <w:spacing w:line="360" w:lineRule="auto"/>
      </w:pPr>
      <w:r>
        <w:t xml:space="preserve"> </w:t>
      </w:r>
      <w:r w:rsidR="00D852AC">
        <w:t>Iš</w:t>
      </w:r>
      <w:r w:rsidR="0090103F">
        <w:t>ankstiniai m</w:t>
      </w:r>
      <w:r w:rsidR="00473C3F">
        <w:t>okėjimai už vadovėlius UAB Baltų lankų vadovėliai -316,20</w:t>
      </w:r>
      <w:r w:rsidR="00030E20">
        <w:t xml:space="preserve"> </w:t>
      </w:r>
      <w:r w:rsidR="0090103F">
        <w:t>€;</w:t>
      </w:r>
    </w:p>
    <w:p w:rsidR="0090103F" w:rsidRDefault="00030E20" w:rsidP="00D46E72">
      <w:pPr>
        <w:tabs>
          <w:tab w:val="left" w:pos="3450"/>
        </w:tabs>
        <w:spacing w:line="360" w:lineRule="auto"/>
      </w:pPr>
      <w:r>
        <w:t xml:space="preserve"> </w:t>
      </w:r>
      <w:r w:rsidR="0090103F">
        <w:t>Gautinos lėšos</w:t>
      </w:r>
      <w:r w:rsidR="00473C3F">
        <w:t xml:space="preserve"> už suteiktas paslaugas – 376,06</w:t>
      </w:r>
      <w:r>
        <w:t xml:space="preserve"> </w:t>
      </w:r>
      <w:r w:rsidR="0090103F">
        <w:t>€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</w:r>
      <w:r w:rsidR="00030E20">
        <w:rPr>
          <w:sz w:val="24"/>
          <w:szCs w:val="24"/>
        </w:rPr>
        <w:t xml:space="preserve">  </w:t>
      </w:r>
      <w:r w:rsidR="009C3179" w:rsidRPr="0074720C">
        <w:rPr>
          <w:sz w:val="24"/>
          <w:szCs w:val="24"/>
        </w:rPr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44C" w:rsidRDefault="00AF544C">
      <w:r>
        <w:separator/>
      </w:r>
    </w:p>
  </w:endnote>
  <w:endnote w:type="continuationSeparator" w:id="0">
    <w:p w:rsidR="00AF544C" w:rsidRDefault="00AF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44C" w:rsidRDefault="00AF544C">
      <w:r>
        <w:separator/>
      </w:r>
    </w:p>
  </w:footnote>
  <w:footnote w:type="continuationSeparator" w:id="0">
    <w:p w:rsidR="00AF544C" w:rsidRDefault="00AF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6C4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2217F6" w:rsidRPr="002217F6" w:rsidRDefault="00C91B20" w:rsidP="002217F6">
    <w:pPr>
      <w:rPr>
        <w:sz w:val="20"/>
      </w:rPr>
    </w:pPr>
    <w:r w:rsidRPr="002217F6">
      <w:rPr>
        <w:sz w:val="20"/>
      </w:rPr>
      <w:t>B</w:t>
    </w:r>
    <w:r w:rsidR="000F11AF" w:rsidRPr="002217F6">
      <w:rPr>
        <w:sz w:val="20"/>
      </w:rPr>
      <w:t>iudžetinė įstaiga, K.Kalinausko g. 17, LT-76281 Šiauliai, tel. (8 41) 52 46 12,</w:t>
    </w:r>
    <w:r w:rsidR="002217F6" w:rsidRPr="002217F6">
      <w:rPr>
        <w:sz w:val="20"/>
      </w:rPr>
      <w:t xml:space="preserve">el.p. </w:t>
    </w:r>
    <w:r w:rsidR="002217F6">
      <w:rPr>
        <w:sz w:val="20"/>
      </w:rPr>
      <w:t>rastine@sanatorinemokykla.lt</w:t>
    </w:r>
  </w:p>
  <w:p w:rsidR="000F11AF" w:rsidRPr="00954D32" w:rsidRDefault="000F11AF" w:rsidP="002217F6">
    <w:pPr>
      <w:jc w:val="center"/>
      <w:rPr>
        <w:sz w:val="18"/>
        <w:szCs w:val="18"/>
      </w:rPr>
    </w:pPr>
    <w:r w:rsidRPr="00954D32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 w15:restartNumberingAfterBreak="0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 w15:restartNumberingAfterBreak="0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01E0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27EA5"/>
    <w:rsid w:val="00030E20"/>
    <w:rsid w:val="0003540A"/>
    <w:rsid w:val="00035F16"/>
    <w:rsid w:val="000365B4"/>
    <w:rsid w:val="00042CCF"/>
    <w:rsid w:val="00043C58"/>
    <w:rsid w:val="00045998"/>
    <w:rsid w:val="00050116"/>
    <w:rsid w:val="00051697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17F6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ADC"/>
    <w:rsid w:val="00253E51"/>
    <w:rsid w:val="00256A38"/>
    <w:rsid w:val="00256D47"/>
    <w:rsid w:val="00257E91"/>
    <w:rsid w:val="00261FF6"/>
    <w:rsid w:val="002630B8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086D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1A61"/>
    <w:rsid w:val="0032255E"/>
    <w:rsid w:val="003237D1"/>
    <w:rsid w:val="00325947"/>
    <w:rsid w:val="0032628C"/>
    <w:rsid w:val="0032769D"/>
    <w:rsid w:val="00330AA3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0B6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5715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0A8"/>
    <w:rsid w:val="00441918"/>
    <w:rsid w:val="00443431"/>
    <w:rsid w:val="00447B2D"/>
    <w:rsid w:val="0045284B"/>
    <w:rsid w:val="00452ED8"/>
    <w:rsid w:val="00455BA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3C3F"/>
    <w:rsid w:val="0047443B"/>
    <w:rsid w:val="004745EE"/>
    <w:rsid w:val="004752A5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6EA"/>
    <w:rsid w:val="00502878"/>
    <w:rsid w:val="0051041B"/>
    <w:rsid w:val="00511C94"/>
    <w:rsid w:val="005120EA"/>
    <w:rsid w:val="0051285F"/>
    <w:rsid w:val="0051461A"/>
    <w:rsid w:val="0051604F"/>
    <w:rsid w:val="005162B7"/>
    <w:rsid w:val="0051722A"/>
    <w:rsid w:val="00523150"/>
    <w:rsid w:val="00523AD5"/>
    <w:rsid w:val="00526073"/>
    <w:rsid w:val="00526808"/>
    <w:rsid w:val="0052776F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5100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02A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1765D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113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0CA"/>
    <w:rsid w:val="006C2C71"/>
    <w:rsid w:val="006C5FC0"/>
    <w:rsid w:val="006D208D"/>
    <w:rsid w:val="006D2E25"/>
    <w:rsid w:val="006D4EF8"/>
    <w:rsid w:val="006D5CB9"/>
    <w:rsid w:val="006D62A9"/>
    <w:rsid w:val="006D7629"/>
    <w:rsid w:val="006E174E"/>
    <w:rsid w:val="006E2A08"/>
    <w:rsid w:val="006E2CED"/>
    <w:rsid w:val="006E345B"/>
    <w:rsid w:val="006E7262"/>
    <w:rsid w:val="006E7650"/>
    <w:rsid w:val="006F0B5D"/>
    <w:rsid w:val="006F10D1"/>
    <w:rsid w:val="006F1EC4"/>
    <w:rsid w:val="006F594E"/>
    <w:rsid w:val="006F7BD8"/>
    <w:rsid w:val="00701447"/>
    <w:rsid w:val="0070269C"/>
    <w:rsid w:val="00707A5F"/>
    <w:rsid w:val="00713332"/>
    <w:rsid w:val="00714B9A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36261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03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596"/>
    <w:rsid w:val="00947671"/>
    <w:rsid w:val="00954D32"/>
    <w:rsid w:val="00954E97"/>
    <w:rsid w:val="009579F8"/>
    <w:rsid w:val="00960105"/>
    <w:rsid w:val="00964830"/>
    <w:rsid w:val="00964EDA"/>
    <w:rsid w:val="00965364"/>
    <w:rsid w:val="00966B8E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47DEE"/>
    <w:rsid w:val="00A5047C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544C"/>
    <w:rsid w:val="00AF680B"/>
    <w:rsid w:val="00AF6C46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B2B"/>
    <w:rsid w:val="00BC2BDE"/>
    <w:rsid w:val="00BC2CFC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46BE6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87D0A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497A"/>
    <w:rsid w:val="00CB611C"/>
    <w:rsid w:val="00CB6992"/>
    <w:rsid w:val="00CC4BA8"/>
    <w:rsid w:val="00CC4FFE"/>
    <w:rsid w:val="00CC6B79"/>
    <w:rsid w:val="00CD32D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22F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6E72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70CA"/>
    <w:rsid w:val="00D923F0"/>
    <w:rsid w:val="00D949D3"/>
    <w:rsid w:val="00DA10E6"/>
    <w:rsid w:val="00DA11CB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3BC2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D1E39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3A7D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1CFD"/>
    <w:rsid w:val="00F85895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6CD8EA-AF9C-4E55-B753-36AD85D4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C6178-24F5-4336-9BB4-DEBCD347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rastas_svietimo.dot</Template>
  <TotalTime>33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1958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6</cp:revision>
  <cp:lastPrinted>2019-07-15T10:31:00Z</cp:lastPrinted>
  <dcterms:created xsi:type="dcterms:W3CDTF">2019-07-10T12:35:00Z</dcterms:created>
  <dcterms:modified xsi:type="dcterms:W3CDTF">2019-07-15T10:31:00Z</dcterms:modified>
</cp:coreProperties>
</file>